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0244F" w14:textId="77777777" w:rsidR="00017C33" w:rsidRDefault="00017C33" w:rsidP="00017C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CHAMBERLAIN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3F5DE56F" w14:textId="77777777" w:rsidR="00017C33" w:rsidRDefault="00017C33" w:rsidP="00017C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All Saints’ Church, Wing, Buckinghamshire.</w:t>
      </w:r>
    </w:p>
    <w:p w14:paraId="10379B2F" w14:textId="77777777" w:rsidR="00017C33" w:rsidRDefault="00017C33" w:rsidP="00017C33">
      <w:pPr>
        <w:pStyle w:val="NoSpacing"/>
        <w:rPr>
          <w:rFonts w:cs="Times New Roman"/>
          <w:szCs w:val="24"/>
        </w:rPr>
      </w:pPr>
    </w:p>
    <w:p w14:paraId="404914F8" w14:textId="77777777" w:rsidR="00017C33" w:rsidRDefault="00017C33" w:rsidP="00017C33">
      <w:pPr>
        <w:pStyle w:val="NoSpacing"/>
        <w:rPr>
          <w:rFonts w:cs="Times New Roman"/>
          <w:szCs w:val="24"/>
        </w:rPr>
      </w:pPr>
    </w:p>
    <w:p w14:paraId="4EB63F17" w14:textId="77777777" w:rsidR="00017C33" w:rsidRDefault="00017C33" w:rsidP="00017C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 xml:space="preserve">He left </w:t>
      </w:r>
      <w:proofErr w:type="gramStart"/>
      <w:r>
        <w:rPr>
          <w:rFonts w:cs="Times New Roman"/>
          <w:szCs w:val="24"/>
        </w:rPr>
        <w:t>office</w:t>
      </w:r>
      <w:proofErr w:type="gramEnd"/>
      <w:r>
        <w:rPr>
          <w:rFonts w:cs="Times New Roman"/>
          <w:szCs w:val="24"/>
        </w:rPr>
        <w:t>.</w:t>
      </w:r>
    </w:p>
    <w:p w14:paraId="409F3CC2" w14:textId="77777777" w:rsidR="00017C33" w:rsidRDefault="00017C33" w:rsidP="00017C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A6699">
          <w:rPr>
            <w:rStyle w:val="Hyperlink"/>
            <w:rFonts w:cs="Times New Roman"/>
            <w:szCs w:val="24"/>
          </w:rPr>
          <w:t>https://www.genuki.org.uk/big/eng/BKM/Wing/vicars</w:t>
        </w:r>
      </w:hyperlink>
      <w:r>
        <w:rPr>
          <w:rFonts w:cs="Times New Roman"/>
          <w:szCs w:val="24"/>
        </w:rPr>
        <w:t xml:space="preserve"> )</w:t>
      </w:r>
    </w:p>
    <w:p w14:paraId="37EAAB6E" w14:textId="77777777" w:rsidR="00017C33" w:rsidRDefault="00017C33" w:rsidP="00017C33">
      <w:pPr>
        <w:pStyle w:val="NoSpacing"/>
        <w:rPr>
          <w:rFonts w:cs="Times New Roman"/>
          <w:szCs w:val="24"/>
        </w:rPr>
      </w:pPr>
    </w:p>
    <w:p w14:paraId="40BF6358" w14:textId="77777777" w:rsidR="00017C33" w:rsidRDefault="00017C33" w:rsidP="00017C33">
      <w:pPr>
        <w:pStyle w:val="NoSpacing"/>
        <w:rPr>
          <w:rFonts w:cs="Times New Roman"/>
          <w:szCs w:val="24"/>
        </w:rPr>
      </w:pPr>
    </w:p>
    <w:p w14:paraId="0952EC48" w14:textId="77777777" w:rsidR="00017C33" w:rsidRDefault="00017C33" w:rsidP="00017C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January 2025</w:t>
      </w:r>
    </w:p>
    <w:p w14:paraId="49E6F5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28327" w14:textId="77777777" w:rsidR="00017C33" w:rsidRDefault="00017C33" w:rsidP="009139A6">
      <w:r>
        <w:separator/>
      </w:r>
    </w:p>
  </w:endnote>
  <w:endnote w:type="continuationSeparator" w:id="0">
    <w:p w14:paraId="4112539F" w14:textId="77777777" w:rsidR="00017C33" w:rsidRDefault="00017C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3B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0CD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2B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83B62" w14:textId="77777777" w:rsidR="00017C33" w:rsidRDefault="00017C33" w:rsidP="009139A6">
      <w:r>
        <w:separator/>
      </w:r>
    </w:p>
  </w:footnote>
  <w:footnote w:type="continuationSeparator" w:id="0">
    <w:p w14:paraId="5970EC7E" w14:textId="77777777" w:rsidR="00017C33" w:rsidRDefault="00017C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71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0A6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770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33"/>
    <w:rsid w:val="00017C3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C28ED"/>
  <w15:chartTrackingRefBased/>
  <w15:docId w15:val="{758D2209-7730-43AF-B316-EBC9B96FB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17C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uki.org.uk/big/eng/BKM/Wing/vica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2025-01-24T20:39:00Z</dcterms:created>
  <dcterms:modified xsi:type="dcterms:W3CDTF">2025-01-24T20:39:00Z</dcterms:modified>
</cp:coreProperties>
</file>